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39C7" w:rsidRDefault="005F39C7" w:rsidP="005F39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de SOTHAYKE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:rsidR="005F39C7" w:rsidRDefault="005F39C7" w:rsidP="005F39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F39C7" w:rsidRDefault="005F39C7" w:rsidP="005F39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F39C7" w:rsidRDefault="005F39C7" w:rsidP="005F39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Oct.1432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Penrith, Cumberland,</w:t>
      </w:r>
    </w:p>
    <w:p w:rsidR="005F39C7" w:rsidRDefault="005F39C7" w:rsidP="005F39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the lands of the late Richard Skelton(</w:t>
      </w:r>
      <w:proofErr w:type="gramStart"/>
      <w:r>
        <w:rPr>
          <w:rFonts w:ascii="Times New Roman" w:hAnsi="Times New Roman" w:cs="Times New Roman"/>
          <w:sz w:val="24"/>
          <w:szCs w:val="24"/>
        </w:rPr>
        <w:t>d.1432)(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:rsidR="005F39C7" w:rsidRDefault="005F39C7" w:rsidP="005F39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24-39)</w:t>
      </w:r>
    </w:p>
    <w:p w:rsidR="005F39C7" w:rsidRDefault="005F39C7" w:rsidP="005F39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F39C7" w:rsidRDefault="005F39C7" w:rsidP="005F39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F39C7" w:rsidRPr="00DE5A5B" w:rsidRDefault="005F39C7" w:rsidP="005F39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March 2016</w:t>
      </w:r>
    </w:p>
    <w:p w:rsidR="006B2F86" w:rsidRPr="005F39C7" w:rsidRDefault="005F39C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5F39C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39C7" w:rsidRDefault="005F39C7" w:rsidP="00E71FC3">
      <w:pPr>
        <w:spacing w:after="0" w:line="240" w:lineRule="auto"/>
      </w:pPr>
      <w:r>
        <w:separator/>
      </w:r>
    </w:p>
  </w:endnote>
  <w:endnote w:type="continuationSeparator" w:id="0">
    <w:p w:rsidR="005F39C7" w:rsidRDefault="005F39C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39C7" w:rsidRDefault="005F39C7" w:rsidP="00E71FC3">
      <w:pPr>
        <w:spacing w:after="0" w:line="240" w:lineRule="auto"/>
      </w:pPr>
      <w:r>
        <w:separator/>
      </w:r>
    </w:p>
  </w:footnote>
  <w:footnote w:type="continuationSeparator" w:id="0">
    <w:p w:rsidR="005F39C7" w:rsidRDefault="005F39C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9C7"/>
    <w:rsid w:val="005F39C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7E2E1"/>
  <w15:chartTrackingRefBased/>
  <w15:docId w15:val="{6D6CED76-0185-4D23-BF88-EC8B5784A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2016-03-06T20:28:00Z</dcterms:created>
  <dcterms:modified xsi:type="dcterms:W3CDTF">2016-03-06T20:28:00Z</dcterms:modified>
</cp:coreProperties>
</file>